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76C0C51" w:rsidR="00F72F4F" w:rsidRDefault="00F72F4F" w:rsidP="00F72F4F">
      <w:pPr>
        <w:pStyle w:val="CH"/>
      </w:pPr>
      <w:bookmarkStart w:id="0" w:name="historyclause"/>
      <w:r w:rsidRPr="006073EA">
        <w:t>3GPP RAN WG</w:t>
      </w:r>
      <w:r>
        <w:t>4</w:t>
      </w:r>
      <w:r w:rsidRPr="006073EA">
        <w:t xml:space="preserve"> Meeting #</w:t>
      </w:r>
      <w:r>
        <w:t>10</w:t>
      </w:r>
      <w:r w:rsidR="00B42AB8">
        <w:t>5</w:t>
      </w:r>
      <w:r>
        <w:tab/>
      </w:r>
      <w:r>
        <w:tab/>
      </w:r>
      <w:r w:rsidR="009A41FD" w:rsidRPr="009A41FD">
        <w:t>R4-22</w:t>
      </w:r>
      <w:r w:rsidR="000E37AF">
        <w:t>20521</w:t>
      </w:r>
    </w:p>
    <w:p w14:paraId="39A0EE25" w14:textId="4FAB643F" w:rsidR="00D309CC" w:rsidRDefault="00B42AB8" w:rsidP="00EF595E">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bookmarkEnd w:id="0"/>
    <w:p w14:paraId="6CDB3CC5" w14:textId="77777777" w:rsidR="00EF595E" w:rsidRDefault="00EF595E" w:rsidP="00EF595E">
      <w:pPr>
        <w:tabs>
          <w:tab w:val="left" w:pos="2160"/>
        </w:tabs>
        <w:rPr>
          <w:rFonts w:ascii="Arial" w:hAnsi="Arial" w:cs="Arial"/>
          <w:b/>
        </w:rPr>
      </w:pPr>
    </w:p>
    <w:p w14:paraId="31B74748" w14:textId="77777777" w:rsidR="00EF595E" w:rsidRPr="00CF195E" w:rsidRDefault="00EF595E" w:rsidP="00EF595E">
      <w:pPr>
        <w:pBdr>
          <w:top w:val="single" w:sz="4" w:space="1" w:color="auto"/>
        </w:pBdr>
        <w:rPr>
          <w:b/>
          <w:kern w:val="2"/>
          <w:sz w:val="16"/>
          <w:szCs w:val="16"/>
        </w:rPr>
      </w:pPr>
    </w:p>
    <w:p w14:paraId="66C8D00E" w14:textId="177487F0"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Title:</w:t>
      </w:r>
      <w:r w:rsidRPr="00830A85">
        <w:rPr>
          <w:rFonts w:ascii="Arial" w:hAnsi="Arial" w:cs="Arial"/>
          <w:b/>
          <w:sz w:val="22"/>
          <w:szCs w:val="22"/>
        </w:rPr>
        <w:tab/>
      </w:r>
      <w:r w:rsidR="00EE0E7B" w:rsidRPr="00EE0E7B">
        <w:rPr>
          <w:rFonts w:ascii="Arial" w:hAnsi="Arial" w:cs="Arial"/>
          <w:sz w:val="22"/>
          <w:szCs w:val="22"/>
        </w:rPr>
        <w:t>LS on FR2 SEM test time reduction</w:t>
      </w:r>
      <w:r w:rsidRPr="00830A85">
        <w:rPr>
          <w:rFonts w:ascii="Arial" w:hAnsi="Arial" w:cs="Arial"/>
          <w:sz w:val="22"/>
          <w:szCs w:val="22"/>
        </w:rPr>
        <w:t xml:space="preserve"> </w:t>
      </w:r>
    </w:p>
    <w:p w14:paraId="40E29E20" w14:textId="77777777"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Response to:</w:t>
      </w:r>
      <w:r w:rsidRPr="00830A85">
        <w:rPr>
          <w:rFonts w:ascii="Arial" w:hAnsi="Arial" w:cs="Arial"/>
          <w:bCs/>
          <w:sz w:val="22"/>
          <w:szCs w:val="22"/>
        </w:rPr>
        <w:tab/>
      </w:r>
    </w:p>
    <w:p w14:paraId="50D900D3" w14:textId="316A9E00"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Release:</w:t>
      </w:r>
      <w:r w:rsidRPr="00830A85">
        <w:rPr>
          <w:rFonts w:ascii="Arial" w:hAnsi="Arial" w:cs="Arial"/>
          <w:bCs/>
          <w:sz w:val="22"/>
          <w:szCs w:val="22"/>
        </w:rPr>
        <w:tab/>
        <w:t xml:space="preserve">Release </w:t>
      </w:r>
      <w:r w:rsidRPr="00830A85">
        <w:rPr>
          <w:rFonts w:ascii="Arial" w:hAnsi="Arial" w:cs="Arial" w:hint="eastAsia"/>
          <w:bCs/>
          <w:sz w:val="22"/>
          <w:szCs w:val="22"/>
        </w:rPr>
        <w:t>1</w:t>
      </w:r>
      <w:r w:rsidR="00C82F0A">
        <w:rPr>
          <w:rFonts w:ascii="Arial" w:hAnsi="Arial" w:cs="Arial"/>
          <w:bCs/>
          <w:sz w:val="22"/>
          <w:szCs w:val="22"/>
        </w:rPr>
        <w:t>5</w:t>
      </w:r>
    </w:p>
    <w:p w14:paraId="30017845" w14:textId="05589972" w:rsidR="00830A85" w:rsidRPr="00830A85" w:rsidRDefault="00830A85" w:rsidP="00830A85">
      <w:pPr>
        <w:spacing w:after="60"/>
        <w:ind w:left="1985" w:hanging="1985"/>
        <w:rPr>
          <w:rFonts w:ascii="Arial" w:hAnsi="Arial" w:cs="Arial"/>
          <w:b/>
          <w:sz w:val="22"/>
          <w:szCs w:val="22"/>
        </w:rPr>
      </w:pPr>
      <w:r w:rsidRPr="00830A85">
        <w:rPr>
          <w:rFonts w:ascii="Arial" w:hAnsi="Arial" w:cs="Arial"/>
          <w:b/>
          <w:sz w:val="22"/>
          <w:szCs w:val="22"/>
        </w:rPr>
        <w:t>Work Item:</w:t>
      </w:r>
      <w:r w:rsidRPr="00830A85">
        <w:rPr>
          <w:rFonts w:ascii="Arial" w:hAnsi="Arial" w:cs="Arial"/>
          <w:bCs/>
          <w:sz w:val="22"/>
          <w:szCs w:val="22"/>
        </w:rPr>
        <w:tab/>
      </w:r>
      <w:r w:rsidR="00C82F0A" w:rsidRPr="00C82F0A">
        <w:rPr>
          <w:rFonts w:ascii="Arial" w:hAnsi="Arial" w:cs="Arial"/>
          <w:bCs/>
          <w:sz w:val="22"/>
          <w:szCs w:val="22"/>
        </w:rPr>
        <w:t>NR_newRAT-Core</w:t>
      </w:r>
    </w:p>
    <w:p w14:paraId="436FABD5" w14:textId="77777777"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Source:</w:t>
      </w:r>
      <w:r w:rsidRPr="00830A85">
        <w:rPr>
          <w:rFonts w:ascii="Arial" w:hAnsi="Arial" w:cs="Arial"/>
          <w:bCs/>
          <w:color w:val="FF0000"/>
          <w:sz w:val="22"/>
          <w:szCs w:val="22"/>
        </w:rPr>
        <w:tab/>
      </w:r>
      <w:r w:rsidRPr="00830A85">
        <w:rPr>
          <w:rFonts w:ascii="Arial" w:hAnsi="Arial" w:cs="Arial"/>
          <w:bCs/>
          <w:color w:val="000000" w:themeColor="text1"/>
          <w:sz w:val="22"/>
          <w:szCs w:val="22"/>
        </w:rPr>
        <w:t>Apple</w:t>
      </w:r>
    </w:p>
    <w:p w14:paraId="2E1FF022" w14:textId="4CBAE4ED"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To:</w:t>
      </w:r>
      <w:r w:rsidRPr="00830A85">
        <w:rPr>
          <w:rFonts w:ascii="Arial" w:hAnsi="Arial" w:cs="Arial"/>
          <w:bCs/>
          <w:sz w:val="22"/>
          <w:szCs w:val="22"/>
        </w:rPr>
        <w:tab/>
        <w:t>RAN</w:t>
      </w:r>
      <w:r w:rsidR="00C82F0A">
        <w:rPr>
          <w:rFonts w:ascii="Arial" w:hAnsi="Arial" w:cs="Arial"/>
          <w:bCs/>
          <w:sz w:val="22"/>
          <w:szCs w:val="22"/>
        </w:rPr>
        <w:t>5</w:t>
      </w:r>
    </w:p>
    <w:p w14:paraId="1A4C1575" w14:textId="77777777" w:rsidR="00830A85" w:rsidRPr="00830A85" w:rsidRDefault="00830A85" w:rsidP="00830A85">
      <w:pPr>
        <w:spacing w:after="60"/>
        <w:ind w:left="1985" w:hanging="1985"/>
        <w:rPr>
          <w:rFonts w:ascii="Arial" w:hAnsi="Arial" w:cs="Arial"/>
          <w:bCs/>
          <w:sz w:val="22"/>
          <w:szCs w:val="22"/>
        </w:rPr>
      </w:pPr>
      <w:r w:rsidRPr="00830A85">
        <w:rPr>
          <w:rFonts w:ascii="Arial" w:hAnsi="Arial" w:cs="Arial"/>
          <w:b/>
          <w:sz w:val="22"/>
          <w:szCs w:val="22"/>
        </w:rPr>
        <w:t>Cc:</w:t>
      </w:r>
      <w:r w:rsidRPr="00830A85">
        <w:rPr>
          <w:rFonts w:ascii="Arial" w:hAnsi="Arial" w:cs="Arial"/>
          <w:bCs/>
          <w:sz w:val="22"/>
          <w:szCs w:val="22"/>
        </w:rPr>
        <w:tab/>
      </w:r>
    </w:p>
    <w:p w14:paraId="73DFD975" w14:textId="77777777" w:rsidR="00830A85" w:rsidRPr="00830A85" w:rsidRDefault="00830A85" w:rsidP="00830A85">
      <w:pPr>
        <w:tabs>
          <w:tab w:val="left" w:pos="2268"/>
        </w:tabs>
        <w:spacing w:after="120"/>
        <w:rPr>
          <w:rFonts w:ascii="Arial" w:hAnsi="Arial" w:cs="Arial"/>
          <w:b/>
          <w:sz w:val="22"/>
          <w:szCs w:val="22"/>
        </w:rPr>
      </w:pPr>
      <w:r w:rsidRPr="00830A85">
        <w:rPr>
          <w:rFonts w:ascii="Arial" w:hAnsi="Arial" w:cs="Arial"/>
          <w:b/>
          <w:sz w:val="22"/>
          <w:szCs w:val="22"/>
        </w:rPr>
        <w:t>Contact Person:</w:t>
      </w:r>
      <w:r w:rsidRPr="00830A85">
        <w:rPr>
          <w:rFonts w:ascii="Arial" w:hAnsi="Arial" w:cs="Arial"/>
          <w:bCs/>
          <w:sz w:val="22"/>
          <w:szCs w:val="22"/>
        </w:rPr>
        <w:tab/>
      </w:r>
    </w:p>
    <w:p w14:paraId="6DA640EE" w14:textId="77777777" w:rsidR="00830A85" w:rsidRPr="00830A85" w:rsidRDefault="00830A85" w:rsidP="00830A85">
      <w:pPr>
        <w:numPr>
          <w:ilvl w:val="0"/>
          <w:numId w:val="19"/>
        </w:numPr>
        <w:overflowPunct w:val="0"/>
        <w:autoSpaceDE w:val="0"/>
        <w:autoSpaceDN w:val="0"/>
        <w:adjustRightInd w:val="0"/>
        <w:textAlignment w:val="baseline"/>
        <w:rPr>
          <w:rFonts w:ascii="Arial" w:hAnsi="Arial" w:cs="Arial"/>
          <w:sz w:val="20"/>
          <w:szCs w:val="20"/>
        </w:rPr>
      </w:pPr>
      <w:r w:rsidRPr="00830A85">
        <w:rPr>
          <w:rFonts w:ascii="Arial" w:hAnsi="Arial" w:cs="Arial"/>
          <w:sz w:val="20"/>
          <w:szCs w:val="20"/>
        </w:rPr>
        <w:t>Name:</w:t>
      </w:r>
      <w:r w:rsidRPr="00830A85">
        <w:rPr>
          <w:rFonts w:ascii="Arial" w:hAnsi="Arial" w:cs="Arial"/>
          <w:sz w:val="20"/>
          <w:szCs w:val="20"/>
        </w:rPr>
        <w:tab/>
        <w:t>James Wang</w:t>
      </w:r>
    </w:p>
    <w:p w14:paraId="1E15EC2A" w14:textId="4D31E823" w:rsidR="00830A85" w:rsidRPr="00830A85" w:rsidRDefault="00830A85" w:rsidP="00830A85">
      <w:pPr>
        <w:numPr>
          <w:ilvl w:val="0"/>
          <w:numId w:val="19"/>
        </w:numPr>
        <w:overflowPunct w:val="0"/>
        <w:autoSpaceDE w:val="0"/>
        <w:autoSpaceDN w:val="0"/>
        <w:adjustRightInd w:val="0"/>
        <w:textAlignment w:val="baseline"/>
        <w:rPr>
          <w:rFonts w:ascii="Arial" w:hAnsi="Arial" w:cs="Arial"/>
          <w:sz w:val="20"/>
          <w:szCs w:val="20"/>
        </w:rPr>
      </w:pPr>
      <w:r w:rsidRPr="00830A85">
        <w:rPr>
          <w:rFonts w:ascii="Arial" w:hAnsi="Arial" w:cs="Arial"/>
          <w:sz w:val="20"/>
          <w:szCs w:val="20"/>
        </w:rPr>
        <w:t>E-mail Address:</w:t>
      </w:r>
      <w:r w:rsidRPr="00830A85">
        <w:rPr>
          <w:rFonts w:ascii="Arial" w:hAnsi="Arial" w:cs="Arial"/>
          <w:sz w:val="20"/>
          <w:szCs w:val="20"/>
        </w:rPr>
        <w:tab/>
        <w:t xml:space="preserve">fucheng_wang@apple.com </w:t>
      </w:r>
    </w:p>
    <w:p w14:paraId="4A11CAEB" w14:textId="77777777" w:rsidR="00830A85" w:rsidRDefault="00830A85" w:rsidP="00830A85">
      <w:pPr>
        <w:spacing w:after="60"/>
        <w:ind w:left="1985" w:hanging="1985"/>
        <w:rPr>
          <w:rFonts w:ascii="Arial" w:hAnsi="Arial" w:cs="Arial"/>
          <w:b/>
        </w:rPr>
      </w:pPr>
    </w:p>
    <w:p w14:paraId="27A27409" w14:textId="77777777" w:rsidR="00830A85" w:rsidRPr="00830A85" w:rsidRDefault="00830A85" w:rsidP="00830A85">
      <w:pPr>
        <w:tabs>
          <w:tab w:val="left" w:pos="2268"/>
        </w:tabs>
        <w:rPr>
          <w:rFonts w:ascii="Arial" w:hAnsi="Arial" w:cs="Arial"/>
          <w:bCs/>
          <w:sz w:val="22"/>
          <w:szCs w:val="22"/>
        </w:rPr>
      </w:pPr>
      <w:r w:rsidRPr="00830A85">
        <w:rPr>
          <w:rFonts w:ascii="Arial" w:hAnsi="Arial" w:cs="Arial"/>
          <w:b/>
          <w:sz w:val="22"/>
          <w:szCs w:val="22"/>
        </w:rPr>
        <w:t>Send any reply LS to:</w:t>
      </w:r>
      <w:r w:rsidRPr="00830A85">
        <w:rPr>
          <w:rFonts w:ascii="Arial" w:hAnsi="Arial" w:cs="Arial"/>
          <w:b/>
          <w:sz w:val="22"/>
          <w:szCs w:val="22"/>
        </w:rPr>
        <w:tab/>
        <w:t xml:space="preserve">3GPP Liaisons Coordinator, </w:t>
      </w:r>
      <w:hyperlink r:id="rId9" w:history="1">
        <w:r w:rsidRPr="00830A85">
          <w:rPr>
            <w:rStyle w:val="Hyperlink"/>
            <w:rFonts w:ascii="Arial" w:eastAsia="SimSun" w:hAnsi="Arial" w:cs="Arial"/>
            <w:b/>
            <w:sz w:val="22"/>
            <w:szCs w:val="22"/>
          </w:rPr>
          <w:t>mailto:3GPPLiaison@etsi.org</w:t>
        </w:r>
      </w:hyperlink>
      <w:r w:rsidRPr="00830A85">
        <w:rPr>
          <w:rFonts w:ascii="Arial" w:hAnsi="Arial" w:cs="Arial"/>
          <w:b/>
          <w:sz w:val="22"/>
          <w:szCs w:val="22"/>
        </w:rPr>
        <w:t xml:space="preserve"> </w:t>
      </w:r>
      <w:r w:rsidRPr="00830A85">
        <w:rPr>
          <w:rFonts w:ascii="Arial" w:hAnsi="Arial" w:cs="Arial"/>
          <w:bCs/>
          <w:sz w:val="22"/>
          <w:szCs w:val="22"/>
        </w:rPr>
        <w:tab/>
      </w:r>
    </w:p>
    <w:p w14:paraId="1E4A4EDE" w14:textId="77777777" w:rsidR="00830A85" w:rsidRPr="00830A85" w:rsidRDefault="00830A85" w:rsidP="00830A85">
      <w:pPr>
        <w:tabs>
          <w:tab w:val="left" w:pos="2268"/>
        </w:tabs>
        <w:rPr>
          <w:b/>
          <w:sz w:val="22"/>
          <w:szCs w:val="22"/>
        </w:rPr>
      </w:pPr>
    </w:p>
    <w:p w14:paraId="23C06D12" w14:textId="77777777" w:rsidR="00830A85" w:rsidRPr="00830A85" w:rsidRDefault="00830A85" w:rsidP="00830A85">
      <w:pPr>
        <w:tabs>
          <w:tab w:val="left" w:pos="2268"/>
        </w:tabs>
        <w:spacing w:after="120"/>
        <w:rPr>
          <w:rFonts w:ascii="Arial" w:hAnsi="Arial" w:cs="Arial"/>
          <w:b/>
          <w:sz w:val="22"/>
          <w:szCs w:val="22"/>
        </w:rPr>
      </w:pPr>
      <w:r w:rsidRPr="00830A85">
        <w:rPr>
          <w:rFonts w:ascii="Arial" w:hAnsi="Arial" w:cs="Arial"/>
          <w:b/>
          <w:sz w:val="22"/>
          <w:szCs w:val="22"/>
        </w:rPr>
        <w:t xml:space="preserve">Attachments: </w:t>
      </w:r>
    </w:p>
    <w:p w14:paraId="28251DE3" w14:textId="77777777" w:rsidR="00830A85" w:rsidRPr="00830A85" w:rsidRDefault="00830A85" w:rsidP="00830A85">
      <w:pPr>
        <w:tabs>
          <w:tab w:val="left" w:pos="2268"/>
        </w:tabs>
        <w:rPr>
          <w:rFonts w:ascii="Arial" w:hAnsi="Arial" w:cs="Arial"/>
          <w:b/>
          <w:sz w:val="20"/>
          <w:szCs w:val="20"/>
        </w:rPr>
      </w:pPr>
      <w:r w:rsidRPr="00830A85">
        <w:rPr>
          <w:rFonts w:ascii="Arial" w:hAnsi="Arial" w:cs="Arial"/>
          <w:bCs/>
          <w:sz w:val="20"/>
          <w:szCs w:val="20"/>
        </w:rPr>
        <w:t>None</w:t>
      </w:r>
    </w:p>
    <w:p w14:paraId="32F858D8" w14:textId="77777777" w:rsidR="00830A85" w:rsidRPr="00E13DCA" w:rsidRDefault="00830A85" w:rsidP="00830A85">
      <w:pPr>
        <w:tabs>
          <w:tab w:val="left" w:pos="2268"/>
        </w:tabs>
        <w:rPr>
          <w:rFonts w:ascii="Arial" w:hAnsi="Arial" w:cs="Arial"/>
          <w:bCs/>
        </w:rPr>
      </w:pPr>
    </w:p>
    <w:p w14:paraId="7C7525F7" w14:textId="77777777" w:rsidR="00830A85" w:rsidRPr="0057672C" w:rsidRDefault="00830A85" w:rsidP="00830A85">
      <w:pPr>
        <w:rPr>
          <w:rFonts w:ascii="Arial" w:hAnsi="Arial" w:cs="Arial"/>
          <w:b/>
          <w:sz w:val="22"/>
          <w:szCs w:val="22"/>
        </w:rPr>
      </w:pPr>
      <w:r w:rsidRPr="0057672C">
        <w:rPr>
          <w:rFonts w:ascii="Arial" w:hAnsi="Arial" w:cs="Arial"/>
          <w:b/>
          <w:sz w:val="22"/>
          <w:szCs w:val="22"/>
        </w:rPr>
        <w:t>1. Overall Description:</w:t>
      </w:r>
    </w:p>
    <w:p w14:paraId="353E6A38" w14:textId="77777777" w:rsidR="00830A85" w:rsidRDefault="00830A85" w:rsidP="00830A85">
      <w:pPr>
        <w:jc w:val="both"/>
        <w:rPr>
          <w:rFonts w:ascii="Arial" w:hAnsi="Arial" w:cs="Arial"/>
          <w:sz w:val="22"/>
          <w:szCs w:val="22"/>
        </w:rPr>
      </w:pPr>
    </w:p>
    <w:p w14:paraId="707E0E9E" w14:textId="642CF866" w:rsidR="00C82F0A" w:rsidRDefault="00830A85" w:rsidP="00C82F0A">
      <w:pPr>
        <w:spacing w:after="120"/>
        <w:jc w:val="both"/>
        <w:rPr>
          <w:rFonts w:ascii="Arial" w:hAnsi="Arial" w:cs="Arial"/>
          <w:sz w:val="20"/>
          <w:szCs w:val="20"/>
        </w:rPr>
      </w:pPr>
      <w:r>
        <w:rPr>
          <w:rFonts w:ascii="Arial" w:hAnsi="Arial" w:cs="Arial"/>
          <w:sz w:val="20"/>
          <w:szCs w:val="20"/>
        </w:rPr>
        <w:t xml:space="preserve">RAN4 </w:t>
      </w:r>
      <w:r w:rsidR="00C82F0A">
        <w:rPr>
          <w:rFonts w:ascii="Arial" w:hAnsi="Arial" w:cs="Arial"/>
          <w:sz w:val="20"/>
          <w:szCs w:val="20"/>
        </w:rPr>
        <w:t xml:space="preserve">has discussed the potential applicability of an EIRP-based test metric for FR2 SEM verifications to reduce test time and improve measurement accuracy. The background behind is the following </w:t>
      </w:r>
      <w:r w:rsidR="00D1049B">
        <w:rPr>
          <w:rFonts w:ascii="Arial" w:hAnsi="Arial" w:cs="Arial"/>
          <w:sz w:val="20"/>
          <w:szCs w:val="20"/>
        </w:rPr>
        <w:t>approximation</w:t>
      </w:r>
      <w:r w:rsidR="00C82F0A">
        <w:rPr>
          <w:rFonts w:ascii="Arial" w:hAnsi="Arial" w:cs="Arial"/>
          <w:sz w:val="20"/>
          <w:szCs w:val="20"/>
        </w:rPr>
        <w:t xml:space="preserve"> </w:t>
      </w:r>
      <w:r w:rsidR="00661894">
        <w:rPr>
          <w:rFonts w:ascii="Arial" w:hAnsi="Arial" w:cs="Arial"/>
          <w:sz w:val="20"/>
          <w:szCs w:val="20"/>
        </w:rPr>
        <w:t xml:space="preserve">relation </w:t>
      </w:r>
      <w:r w:rsidR="00C82F0A">
        <w:rPr>
          <w:rFonts w:ascii="Arial" w:hAnsi="Arial" w:cs="Arial"/>
          <w:sz w:val="20"/>
          <w:szCs w:val="20"/>
        </w:rPr>
        <w:t xml:space="preserve">between the SEM TRP and the </w:t>
      </w:r>
      <w:r w:rsidR="00933638">
        <w:rPr>
          <w:rFonts w:ascii="Arial" w:hAnsi="Arial" w:cs="Arial"/>
          <w:sz w:val="20"/>
          <w:szCs w:val="20"/>
        </w:rPr>
        <w:t>intended</w:t>
      </w:r>
      <w:r w:rsidR="00C82F0A">
        <w:rPr>
          <w:rFonts w:ascii="Arial" w:hAnsi="Arial" w:cs="Arial"/>
          <w:sz w:val="20"/>
          <w:szCs w:val="20"/>
        </w:rPr>
        <w:t xml:space="preserve"> EIRP-based test metric which has been</w:t>
      </w:r>
      <w:r w:rsidR="004E46C3">
        <w:rPr>
          <w:rFonts w:ascii="Arial" w:hAnsi="Arial" w:cs="Arial"/>
          <w:sz w:val="20"/>
          <w:szCs w:val="20"/>
        </w:rPr>
        <w:t xml:space="preserve"> </w:t>
      </w:r>
      <w:r w:rsidR="00385DB6">
        <w:rPr>
          <w:rFonts w:ascii="Arial" w:hAnsi="Arial" w:cs="Arial"/>
          <w:sz w:val="20"/>
          <w:szCs w:val="20"/>
        </w:rPr>
        <w:t xml:space="preserve">discussed based on </w:t>
      </w:r>
      <w:r w:rsidR="00C82F0A">
        <w:rPr>
          <w:rFonts w:ascii="Arial" w:hAnsi="Arial" w:cs="Arial"/>
          <w:sz w:val="20"/>
          <w:szCs w:val="20"/>
        </w:rPr>
        <w:t>Lab measurement</w:t>
      </w:r>
      <w:r w:rsidR="00385DB6">
        <w:rPr>
          <w:rFonts w:ascii="Arial" w:hAnsi="Arial" w:cs="Arial"/>
          <w:sz w:val="20"/>
          <w:szCs w:val="20"/>
        </w:rPr>
        <w:t xml:space="preserve"> data</w:t>
      </w:r>
      <w:r w:rsidR="00C82F0A">
        <w:rPr>
          <w:rFonts w:ascii="Arial" w:hAnsi="Arial" w:cs="Arial"/>
          <w:sz w:val="20"/>
          <w:szCs w:val="20"/>
        </w:rPr>
        <w:t>.</w:t>
      </w:r>
    </w:p>
    <w:p w14:paraId="76BC1D5A" w14:textId="2B354A5F" w:rsidR="00C82F0A" w:rsidRPr="00810CF8" w:rsidRDefault="00C82F0A" w:rsidP="00C82F0A">
      <w:pPr>
        <w:spacing w:before="120" w:after="240"/>
        <w:jc w:val="center"/>
        <w:rPr>
          <w:rFonts w:ascii="Arial" w:hAnsi="Arial" w:cs="Arial"/>
          <w:sz w:val="20"/>
          <w:szCs w:val="20"/>
          <w:lang w:val="en-GB"/>
        </w:rPr>
      </w:pPr>
      <w:r w:rsidRPr="00810CF8">
        <w:rPr>
          <w:rFonts w:ascii="Arial" w:hAnsi="Arial" w:cs="Arial"/>
          <w:sz w:val="20"/>
          <w:szCs w:val="20"/>
        </w:rPr>
        <w:t>SEM_</w:t>
      </w:r>
      <w:r w:rsidRPr="00810CF8">
        <w:rPr>
          <w:rFonts w:ascii="Arial" w:hAnsi="Arial" w:cs="Arial"/>
          <w:sz w:val="20"/>
          <w:szCs w:val="20"/>
          <w:vertAlign w:val="subscript"/>
        </w:rPr>
        <w:t>TRP</w:t>
      </w:r>
      <w:r w:rsidRPr="00810CF8">
        <w:rPr>
          <w:rFonts w:ascii="Arial" w:hAnsi="Arial" w:cs="Arial"/>
          <w:sz w:val="20"/>
          <w:szCs w:val="20"/>
        </w:rPr>
        <w:t xml:space="preserve"> </w:t>
      </w:r>
      <w:r w:rsidR="00D1049B">
        <w:rPr>
          <w:rFonts w:ascii="Cambria Math" w:hAnsi="Cambria Math" w:cs="Arial"/>
          <w:sz w:val="20"/>
          <w:szCs w:val="20"/>
        </w:rPr>
        <w:t>≃</w:t>
      </w:r>
      <w:r w:rsidRPr="00810CF8">
        <w:rPr>
          <w:rFonts w:ascii="Arial" w:hAnsi="Arial" w:cs="Arial"/>
          <w:sz w:val="20"/>
          <w:szCs w:val="20"/>
        </w:rPr>
        <w:t xml:space="preserve"> SEM_</w:t>
      </w:r>
      <w:r w:rsidRPr="00810CF8">
        <w:rPr>
          <w:rFonts w:ascii="Arial" w:hAnsi="Arial" w:cs="Arial"/>
          <w:sz w:val="20"/>
          <w:szCs w:val="20"/>
          <w:vertAlign w:val="subscript"/>
        </w:rPr>
        <w:t>Peak EIRP</w:t>
      </w:r>
      <w:r w:rsidRPr="00810CF8">
        <w:rPr>
          <w:rFonts w:ascii="Arial" w:hAnsi="Arial" w:cs="Arial"/>
          <w:sz w:val="20"/>
          <w:szCs w:val="20"/>
        </w:rPr>
        <w:t xml:space="preserve"> – (P</w:t>
      </w:r>
      <w:r w:rsidRPr="00810CF8">
        <w:rPr>
          <w:rFonts w:ascii="Arial" w:hAnsi="Arial" w:cs="Arial"/>
          <w:sz w:val="20"/>
          <w:szCs w:val="20"/>
          <w:vertAlign w:val="subscript"/>
        </w:rPr>
        <w:t>UMAX</w:t>
      </w:r>
      <w:r w:rsidRPr="00810CF8">
        <w:rPr>
          <w:rFonts w:ascii="Arial" w:hAnsi="Arial" w:cs="Arial"/>
          <w:sz w:val="20"/>
          <w:szCs w:val="20"/>
        </w:rPr>
        <w:t xml:space="preserve"> – P</w:t>
      </w:r>
      <w:r w:rsidRPr="00810CF8">
        <w:rPr>
          <w:rFonts w:ascii="Arial" w:hAnsi="Arial" w:cs="Arial"/>
          <w:sz w:val="20"/>
          <w:szCs w:val="20"/>
          <w:vertAlign w:val="subscript"/>
        </w:rPr>
        <w:t>TMAX</w:t>
      </w:r>
      <w:r w:rsidRPr="00810CF8">
        <w:rPr>
          <w:rFonts w:ascii="Arial" w:hAnsi="Arial" w:cs="Arial"/>
          <w:sz w:val="20"/>
          <w:szCs w:val="20"/>
        </w:rPr>
        <w:t>)</w:t>
      </w:r>
    </w:p>
    <w:p w14:paraId="09EE01CA" w14:textId="79EBAC0D" w:rsidR="00176F7B" w:rsidRDefault="006A3726" w:rsidP="00AA305C">
      <w:pPr>
        <w:jc w:val="both"/>
        <w:rPr>
          <w:rFonts w:ascii="Arial" w:hAnsi="Arial" w:cs="Arial"/>
          <w:sz w:val="20"/>
          <w:szCs w:val="20"/>
        </w:rPr>
      </w:pPr>
      <w:r>
        <w:rPr>
          <w:rFonts w:ascii="Arial" w:hAnsi="Arial" w:cs="Arial"/>
          <w:sz w:val="20"/>
          <w:szCs w:val="20"/>
          <w:lang w:val="en-GB"/>
        </w:rPr>
        <w:t>The method</w:t>
      </w:r>
      <w:r w:rsidR="00176F7B">
        <w:rPr>
          <w:rFonts w:ascii="Arial" w:hAnsi="Arial" w:cs="Arial"/>
          <w:sz w:val="20"/>
          <w:szCs w:val="20"/>
        </w:rPr>
        <w:t xml:space="preserve"> is to leverage the already available measurement data in maximum output power for both TRP and peak EIRP such that the SEM TRP can be indirectly verified by only measuring SEM in beam peak direction and subtracting the power</w:t>
      </w:r>
      <w:r w:rsidR="00176F7B" w:rsidRPr="00176F7B">
        <w:rPr>
          <w:rFonts w:ascii="Arial" w:hAnsi="Arial" w:cs="Arial"/>
          <w:sz w:val="20"/>
          <w:szCs w:val="20"/>
        </w:rPr>
        <w:t xml:space="preserve"> </w:t>
      </w:r>
      <w:r w:rsidR="00176F7B">
        <w:rPr>
          <w:rFonts w:ascii="Arial" w:hAnsi="Arial" w:cs="Arial"/>
          <w:sz w:val="20"/>
          <w:szCs w:val="20"/>
        </w:rPr>
        <w:t xml:space="preserve">difference </w:t>
      </w:r>
      <w:r w:rsidR="00176F7B" w:rsidRPr="00065A70">
        <w:rPr>
          <w:rFonts w:ascii="Arial" w:hAnsi="Arial" w:cs="Arial"/>
          <w:sz w:val="20"/>
          <w:szCs w:val="20"/>
        </w:rPr>
        <w:t>between maximum peak EIRP (P</w:t>
      </w:r>
      <w:r w:rsidR="00176F7B" w:rsidRPr="00065A70">
        <w:rPr>
          <w:rFonts w:ascii="Arial" w:hAnsi="Arial" w:cs="Arial"/>
          <w:sz w:val="20"/>
          <w:szCs w:val="20"/>
          <w:vertAlign w:val="subscript"/>
        </w:rPr>
        <w:t>UMAX</w:t>
      </w:r>
      <w:r w:rsidR="00176F7B" w:rsidRPr="00065A70">
        <w:rPr>
          <w:rFonts w:ascii="Arial" w:hAnsi="Arial" w:cs="Arial"/>
          <w:sz w:val="20"/>
          <w:szCs w:val="20"/>
        </w:rPr>
        <w:t>) and max TRP (P</w:t>
      </w:r>
      <w:r w:rsidR="00176F7B" w:rsidRPr="00065A70">
        <w:rPr>
          <w:rFonts w:ascii="Arial" w:hAnsi="Arial" w:cs="Arial"/>
          <w:sz w:val="20"/>
          <w:szCs w:val="20"/>
          <w:vertAlign w:val="subscript"/>
        </w:rPr>
        <w:t>TMAX</w:t>
      </w:r>
      <w:r w:rsidR="00176F7B" w:rsidRPr="00065A70">
        <w:rPr>
          <w:rFonts w:ascii="Arial" w:hAnsi="Arial" w:cs="Arial"/>
          <w:sz w:val="20"/>
          <w:szCs w:val="20"/>
        </w:rPr>
        <w:t>) of the wanted signal</w:t>
      </w:r>
      <w:r w:rsidR="00176F7B">
        <w:rPr>
          <w:rFonts w:ascii="Arial" w:hAnsi="Arial" w:cs="Arial"/>
          <w:sz w:val="20"/>
          <w:szCs w:val="20"/>
        </w:rPr>
        <w:t>.</w:t>
      </w:r>
    </w:p>
    <w:p w14:paraId="61346C87" w14:textId="33344FFC" w:rsidR="00D1049B" w:rsidRDefault="00D1049B" w:rsidP="00AA305C">
      <w:pPr>
        <w:jc w:val="both"/>
        <w:rPr>
          <w:rFonts w:ascii="Arial" w:hAnsi="Arial" w:cs="Arial"/>
          <w:sz w:val="20"/>
          <w:szCs w:val="20"/>
        </w:rPr>
      </w:pPr>
    </w:p>
    <w:p w14:paraId="78ED4152" w14:textId="2891C13F" w:rsidR="00D1049B" w:rsidRDefault="00D1049B" w:rsidP="00AA305C">
      <w:pPr>
        <w:jc w:val="both"/>
        <w:rPr>
          <w:rFonts w:ascii="Arial" w:hAnsi="Arial" w:cs="Arial"/>
          <w:sz w:val="20"/>
          <w:szCs w:val="20"/>
        </w:rPr>
      </w:pPr>
      <w:r>
        <w:rPr>
          <w:rFonts w:ascii="Arial" w:hAnsi="Arial" w:cs="Arial"/>
          <w:sz w:val="20"/>
          <w:szCs w:val="20"/>
        </w:rPr>
        <w:t xml:space="preserve">In addition to EIRP-based test metric, RAN4 also discussed </w:t>
      </w:r>
      <w:r w:rsidR="00436E6A">
        <w:rPr>
          <w:rFonts w:ascii="Arial" w:hAnsi="Arial" w:cs="Arial"/>
          <w:sz w:val="20"/>
          <w:szCs w:val="20"/>
        </w:rPr>
        <w:t>a</w:t>
      </w:r>
      <w:r>
        <w:rPr>
          <w:rFonts w:ascii="Arial" w:hAnsi="Arial" w:cs="Arial"/>
          <w:sz w:val="20"/>
          <w:szCs w:val="20"/>
        </w:rPr>
        <w:t xml:space="preserve"> coarse TRP method for reducing the FR2 SEM test time.</w:t>
      </w:r>
    </w:p>
    <w:p w14:paraId="1EF30B0A" w14:textId="77777777" w:rsidR="00176F7B" w:rsidRDefault="00176F7B" w:rsidP="00830A85">
      <w:pPr>
        <w:jc w:val="both"/>
        <w:rPr>
          <w:rFonts w:ascii="Arial" w:hAnsi="Arial" w:cs="Arial"/>
          <w:sz w:val="20"/>
          <w:szCs w:val="20"/>
        </w:rPr>
      </w:pPr>
    </w:p>
    <w:p w14:paraId="37FEF8E9" w14:textId="29278C6D" w:rsidR="00D1049B" w:rsidRDefault="00176F7B" w:rsidP="00AA305C">
      <w:pPr>
        <w:spacing w:after="120"/>
        <w:jc w:val="both"/>
        <w:rPr>
          <w:rFonts w:ascii="Arial" w:hAnsi="Arial" w:cs="Arial"/>
          <w:sz w:val="20"/>
          <w:szCs w:val="20"/>
          <w:lang w:val="en-GB"/>
        </w:rPr>
      </w:pPr>
      <w:r>
        <w:rPr>
          <w:rFonts w:ascii="Arial" w:hAnsi="Arial" w:cs="Arial"/>
          <w:sz w:val="20"/>
          <w:szCs w:val="20"/>
        </w:rPr>
        <w:t xml:space="preserve">While RAN4 sees the benefits on applying the EIRP-based test metric </w:t>
      </w:r>
      <w:r w:rsidR="00436E6A">
        <w:rPr>
          <w:rFonts w:ascii="Arial" w:hAnsi="Arial" w:cs="Arial"/>
          <w:sz w:val="20"/>
          <w:szCs w:val="20"/>
        </w:rPr>
        <w:t xml:space="preserve">or coarse TRP </w:t>
      </w:r>
      <w:r>
        <w:rPr>
          <w:rFonts w:ascii="Arial" w:hAnsi="Arial" w:cs="Arial"/>
          <w:sz w:val="20"/>
          <w:szCs w:val="20"/>
        </w:rPr>
        <w:t xml:space="preserve">for FR2 SEM verifications, </w:t>
      </w:r>
      <w:r>
        <w:rPr>
          <w:rFonts w:ascii="Arial" w:hAnsi="Arial" w:cs="Arial"/>
          <w:sz w:val="20"/>
          <w:szCs w:val="20"/>
          <w:lang w:val="en-GB"/>
        </w:rPr>
        <w:t>the decision on the proposed test metric is left to RAN5</w:t>
      </w:r>
      <w:r w:rsidR="00AA305C">
        <w:rPr>
          <w:rFonts w:ascii="Arial" w:hAnsi="Arial" w:cs="Arial"/>
          <w:sz w:val="20"/>
          <w:szCs w:val="20"/>
          <w:lang w:val="en-GB"/>
        </w:rPr>
        <w:t xml:space="preserve"> </w:t>
      </w:r>
      <w:r w:rsidR="00AA305C" w:rsidRPr="00AA305C">
        <w:rPr>
          <w:rFonts w:ascii="Arial" w:hAnsi="Arial" w:cs="Arial"/>
          <w:sz w:val="20"/>
          <w:szCs w:val="20"/>
          <w:lang w:val="en-GB"/>
        </w:rPr>
        <w:t>with the consideration of testability and the impact on MU/TT.</w:t>
      </w:r>
    </w:p>
    <w:p w14:paraId="51FD943C" w14:textId="77777777" w:rsidR="00830A85" w:rsidRPr="00E13DCA" w:rsidRDefault="00830A85" w:rsidP="00830A85">
      <w:pPr>
        <w:rPr>
          <w:rFonts w:ascii="Arial" w:hAnsi="Arial" w:cs="Arial"/>
        </w:rPr>
      </w:pPr>
      <w:r w:rsidRPr="00E13DCA">
        <w:rPr>
          <w:rFonts w:ascii="Arial" w:hAnsi="Arial" w:cs="Arial"/>
        </w:rPr>
        <w:t xml:space="preserve">           </w:t>
      </w:r>
    </w:p>
    <w:p w14:paraId="082CA0CF" w14:textId="77777777" w:rsidR="00830A85" w:rsidRPr="0057672C" w:rsidRDefault="00830A85" w:rsidP="00830A85">
      <w:pPr>
        <w:spacing w:after="120"/>
        <w:rPr>
          <w:rFonts w:ascii="Arial" w:hAnsi="Arial" w:cs="Arial"/>
          <w:b/>
          <w:sz w:val="22"/>
          <w:szCs w:val="22"/>
        </w:rPr>
      </w:pPr>
      <w:r w:rsidRPr="0057672C">
        <w:rPr>
          <w:rFonts w:ascii="Arial" w:hAnsi="Arial" w:cs="Arial"/>
          <w:b/>
          <w:sz w:val="22"/>
          <w:szCs w:val="22"/>
        </w:rPr>
        <w:t>2. Actions:</w:t>
      </w:r>
    </w:p>
    <w:p w14:paraId="3321E4F7" w14:textId="0739FC10" w:rsidR="00830A85" w:rsidRPr="0057672C" w:rsidRDefault="00830A85" w:rsidP="00830A85">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w:t>
      </w:r>
      <w:r w:rsidR="00AA305C">
        <w:rPr>
          <w:rFonts w:ascii="Arial" w:hAnsi="Arial" w:cs="Arial"/>
          <w:b/>
          <w:sz w:val="20"/>
          <w:szCs w:val="20"/>
        </w:rPr>
        <w:t>5</w:t>
      </w:r>
    </w:p>
    <w:p w14:paraId="3659A150" w14:textId="6750EE4F" w:rsidR="00830A85" w:rsidRPr="0057672C" w:rsidRDefault="00830A85" w:rsidP="00830A85">
      <w:pPr>
        <w:jc w:val="both"/>
        <w:rPr>
          <w:rFonts w:ascii="Arial" w:hAnsi="Arial" w:cs="Arial"/>
          <w:sz w:val="20"/>
          <w:szCs w:val="20"/>
        </w:rPr>
      </w:pPr>
      <w:r w:rsidRPr="0057672C">
        <w:rPr>
          <w:rFonts w:ascii="Arial" w:hAnsi="Arial" w:cs="Arial"/>
          <w:sz w:val="20"/>
          <w:szCs w:val="20"/>
        </w:rPr>
        <w:t xml:space="preserve">RAN4 respectfully asks </w:t>
      </w:r>
      <w:r w:rsidR="00AA305C">
        <w:rPr>
          <w:rFonts w:ascii="Arial" w:hAnsi="Arial" w:cs="Arial"/>
          <w:sz w:val="20"/>
          <w:szCs w:val="20"/>
        </w:rPr>
        <w:t>RAN5</w:t>
      </w:r>
      <w:r w:rsidRPr="0057672C">
        <w:rPr>
          <w:rFonts w:ascii="Arial" w:hAnsi="Arial" w:cs="Arial"/>
          <w:sz w:val="20"/>
          <w:szCs w:val="20"/>
        </w:rPr>
        <w:t xml:space="preserve"> to take RAN4</w:t>
      </w:r>
      <w:r>
        <w:rPr>
          <w:rFonts w:ascii="Arial" w:hAnsi="Arial" w:cs="Arial"/>
          <w:sz w:val="20"/>
          <w:szCs w:val="20"/>
        </w:rPr>
        <w:t>’s</w:t>
      </w:r>
      <w:r w:rsidRPr="0057672C">
        <w:rPr>
          <w:rFonts w:ascii="Arial" w:hAnsi="Arial" w:cs="Arial"/>
          <w:sz w:val="20"/>
          <w:szCs w:val="20"/>
        </w:rPr>
        <w:t xml:space="preserve"> </w:t>
      </w:r>
      <w:r w:rsidR="00AA305C">
        <w:rPr>
          <w:rFonts w:ascii="Arial" w:hAnsi="Arial" w:cs="Arial"/>
          <w:sz w:val="20"/>
          <w:szCs w:val="20"/>
        </w:rPr>
        <w:t>recommendation</w:t>
      </w:r>
      <w:r w:rsidRPr="0057672C">
        <w:rPr>
          <w:rFonts w:ascii="Arial" w:hAnsi="Arial" w:cs="Arial"/>
          <w:sz w:val="20"/>
          <w:szCs w:val="20"/>
        </w:rPr>
        <w:t xml:space="preserve"> </w:t>
      </w:r>
      <w:r>
        <w:rPr>
          <w:rFonts w:ascii="Arial" w:hAnsi="Arial" w:cs="Arial"/>
          <w:sz w:val="20"/>
          <w:szCs w:val="20"/>
        </w:rPr>
        <w:t xml:space="preserve">on </w:t>
      </w:r>
      <w:r w:rsidR="00AA305C">
        <w:rPr>
          <w:rFonts w:ascii="Arial" w:hAnsi="Arial" w:cs="Arial"/>
          <w:sz w:val="20"/>
          <w:szCs w:val="20"/>
        </w:rPr>
        <w:t>EIRP-based test metric</w:t>
      </w:r>
      <w:r w:rsidR="004E46C3">
        <w:rPr>
          <w:rFonts w:ascii="Arial" w:hAnsi="Arial" w:cs="Arial"/>
          <w:sz w:val="20"/>
          <w:szCs w:val="20"/>
        </w:rPr>
        <w:t xml:space="preserve"> and coarse TRP</w:t>
      </w:r>
      <w:r w:rsidR="00AA305C">
        <w:rPr>
          <w:rFonts w:ascii="Arial" w:hAnsi="Arial" w:cs="Arial"/>
          <w:sz w:val="20"/>
          <w:szCs w:val="20"/>
        </w:rPr>
        <w:t xml:space="preserve"> for FR2 SEM verifications into consideration</w:t>
      </w:r>
      <w:r>
        <w:rPr>
          <w:rFonts w:ascii="Arial" w:hAnsi="Arial" w:cs="Arial"/>
          <w:sz w:val="20"/>
          <w:szCs w:val="20"/>
        </w:rPr>
        <w:t xml:space="preserve">. </w:t>
      </w:r>
    </w:p>
    <w:p w14:paraId="278E3BC7" w14:textId="77777777" w:rsidR="00830A85" w:rsidRPr="00E13DCA" w:rsidRDefault="00830A85" w:rsidP="00830A85">
      <w:pPr>
        <w:ind w:left="994" w:hanging="994"/>
        <w:rPr>
          <w:rFonts w:ascii="Arial" w:hAnsi="Arial" w:cs="Arial"/>
          <w:b/>
        </w:rPr>
      </w:pPr>
    </w:p>
    <w:p w14:paraId="1698003C" w14:textId="77777777" w:rsidR="00830A85" w:rsidRPr="0057672C" w:rsidRDefault="00830A85" w:rsidP="00830A85">
      <w:pPr>
        <w:spacing w:after="120"/>
        <w:rPr>
          <w:rFonts w:ascii="Arial" w:hAnsi="Arial" w:cs="Arial"/>
          <w:b/>
          <w:sz w:val="22"/>
          <w:szCs w:val="22"/>
        </w:rPr>
      </w:pPr>
      <w:r w:rsidRPr="0057672C">
        <w:rPr>
          <w:rFonts w:ascii="Arial" w:hAnsi="Arial" w:cs="Arial"/>
          <w:b/>
          <w:sz w:val="22"/>
          <w:szCs w:val="22"/>
        </w:rPr>
        <w:t>3. Date of Next TSG-RAN WG4 Meetings:</w:t>
      </w:r>
    </w:p>
    <w:p w14:paraId="604DC773" w14:textId="53FE1688" w:rsidR="00830A85" w:rsidRPr="0057672C" w:rsidRDefault="00830A85" w:rsidP="00830A85">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sidR="00AA305C">
        <w:rPr>
          <w:rFonts w:ascii="Arial" w:hAnsi="Arial" w:cs="Arial"/>
          <w:sz w:val="20"/>
          <w:szCs w:val="20"/>
        </w:rPr>
        <w:t>6</w:t>
      </w:r>
      <w:r w:rsidR="00AA305C">
        <w:rPr>
          <w:rFonts w:ascii="Arial" w:hAnsi="Arial" w:cs="Arial"/>
          <w:sz w:val="20"/>
          <w:szCs w:val="20"/>
        </w:rPr>
        <w:tab/>
      </w:r>
      <w:r w:rsidR="00AA305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AA305C">
        <w:rPr>
          <w:rFonts w:ascii="Arial" w:hAnsi="Arial" w:cs="Arial"/>
          <w:sz w:val="20"/>
          <w:szCs w:val="20"/>
        </w:rPr>
        <w:t>Feb</w:t>
      </w:r>
      <w:r w:rsidRPr="0057672C">
        <w:rPr>
          <w:rFonts w:ascii="Arial" w:hAnsi="Arial" w:cs="Arial"/>
          <w:sz w:val="20"/>
          <w:szCs w:val="20"/>
        </w:rPr>
        <w:t xml:space="preserve"> </w:t>
      </w:r>
      <w:r w:rsidR="006A3726">
        <w:rPr>
          <w:rFonts w:ascii="Arial" w:hAnsi="Arial" w:cs="Arial"/>
          <w:sz w:val="20"/>
          <w:szCs w:val="20"/>
        </w:rPr>
        <w:t>27</w:t>
      </w:r>
      <w:r w:rsidRPr="0057672C">
        <w:rPr>
          <w:rFonts w:ascii="Arial" w:hAnsi="Arial" w:cs="Arial"/>
          <w:sz w:val="20"/>
          <w:szCs w:val="20"/>
          <w:vertAlign w:val="superscript"/>
        </w:rPr>
        <w:t>th</w:t>
      </w:r>
      <w:r w:rsidRPr="0057672C">
        <w:rPr>
          <w:rFonts w:ascii="Arial" w:hAnsi="Arial" w:cs="Arial"/>
          <w:sz w:val="20"/>
          <w:szCs w:val="20"/>
        </w:rPr>
        <w:t xml:space="preserve"> – </w:t>
      </w:r>
      <w:r w:rsidR="006A3726">
        <w:rPr>
          <w:rFonts w:ascii="Arial" w:hAnsi="Arial" w:cs="Arial"/>
          <w:sz w:val="20"/>
          <w:szCs w:val="20"/>
        </w:rPr>
        <w:t>March 3</w:t>
      </w:r>
      <w:r w:rsidR="006A3726">
        <w:rPr>
          <w:rFonts w:ascii="Arial" w:hAnsi="Arial" w:cs="Arial"/>
          <w:sz w:val="20"/>
          <w:szCs w:val="20"/>
          <w:vertAlign w:val="superscript"/>
        </w:rPr>
        <w:t>rd</w:t>
      </w:r>
      <w:r w:rsidRPr="0057672C">
        <w:rPr>
          <w:rFonts w:ascii="Arial" w:hAnsi="Arial" w:cs="Arial"/>
          <w:sz w:val="20"/>
          <w:szCs w:val="20"/>
        </w:rPr>
        <w:t>, 202</w:t>
      </w:r>
      <w:r w:rsidR="006A3726">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00AA305C">
        <w:rPr>
          <w:rFonts w:ascii="Arial" w:hAnsi="Arial" w:cs="Arial"/>
          <w:sz w:val="20"/>
          <w:szCs w:val="20"/>
        </w:rPr>
        <w:t>Athens, Greece</w:t>
      </w:r>
    </w:p>
    <w:p w14:paraId="22E975D3" w14:textId="28F10B8D" w:rsidR="00830A85" w:rsidRPr="0057672C" w:rsidRDefault="00830A85" w:rsidP="00830A85">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sidR="006A3726">
        <w:rPr>
          <w:rFonts w:ascii="Arial" w:hAnsi="Arial" w:cs="Arial"/>
          <w:sz w:val="20"/>
          <w:szCs w:val="20"/>
        </w:rPr>
        <w:t>6bis</w:t>
      </w:r>
      <w:r w:rsidR="00AA5F75">
        <w:rPr>
          <w:rFonts w:ascii="Arial" w:hAnsi="Arial" w:cs="Arial"/>
          <w:sz w:val="20"/>
          <w:szCs w:val="20"/>
        </w:rPr>
        <w:t>-e</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6A3726">
        <w:rPr>
          <w:rFonts w:ascii="Arial" w:hAnsi="Arial" w:cs="Arial"/>
          <w:sz w:val="20"/>
          <w:szCs w:val="20"/>
        </w:rPr>
        <w:t>April</w:t>
      </w:r>
      <w:r w:rsidRPr="0057672C">
        <w:rPr>
          <w:rFonts w:ascii="Arial" w:hAnsi="Arial" w:cs="Arial"/>
          <w:sz w:val="20"/>
          <w:szCs w:val="20"/>
        </w:rPr>
        <w:t xml:space="preserve"> </w:t>
      </w:r>
      <w:r>
        <w:rPr>
          <w:rFonts w:ascii="Arial" w:hAnsi="Arial" w:cs="Arial"/>
          <w:sz w:val="20"/>
          <w:szCs w:val="20"/>
        </w:rPr>
        <w:t>1</w:t>
      </w:r>
      <w:r w:rsidR="006A3726">
        <w:rPr>
          <w:rFonts w:ascii="Arial" w:hAnsi="Arial" w:cs="Arial"/>
          <w:sz w:val="20"/>
          <w:szCs w:val="20"/>
        </w:rPr>
        <w:t>7</w:t>
      </w:r>
      <w:r>
        <w:rPr>
          <w:rFonts w:ascii="Arial" w:hAnsi="Arial" w:cs="Arial"/>
          <w:sz w:val="20"/>
          <w:szCs w:val="20"/>
          <w:vertAlign w:val="superscript"/>
        </w:rPr>
        <w:t>th</w:t>
      </w:r>
      <w:r w:rsidRPr="0057672C">
        <w:rPr>
          <w:rFonts w:ascii="Arial" w:hAnsi="Arial" w:cs="Arial"/>
          <w:sz w:val="20"/>
          <w:szCs w:val="20"/>
        </w:rPr>
        <w:t xml:space="preserve"> – </w:t>
      </w:r>
      <w:r w:rsidR="006A3726">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sidR="006A3726">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sidR="006A3726">
        <w:rPr>
          <w:rFonts w:ascii="Arial" w:hAnsi="Arial" w:cs="Arial"/>
          <w:sz w:val="20"/>
          <w:szCs w:val="20"/>
        </w:rPr>
        <w:t>Online</w:t>
      </w:r>
    </w:p>
    <w:p w14:paraId="788408D9" w14:textId="77777777" w:rsidR="00830A85" w:rsidRPr="0057672C" w:rsidRDefault="00830A85" w:rsidP="0057672C">
      <w:pPr>
        <w:pStyle w:val="EX"/>
        <w:numPr>
          <w:ilvl w:val="0"/>
          <w:numId w:val="0"/>
        </w:numPr>
        <w:spacing w:after="180"/>
        <w:ind w:left="369" w:hanging="369"/>
        <w:jc w:val="both"/>
        <w:rPr>
          <w:rFonts w:ascii="Arial" w:hAnsi="Arial" w:cs="Arial"/>
          <w:bCs/>
          <w:sz w:val="20"/>
          <w:szCs w:val="20"/>
        </w:rPr>
      </w:pPr>
    </w:p>
    <w:sectPr w:rsidR="00830A85"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49CD1" w14:textId="77777777" w:rsidR="00931D8C" w:rsidRDefault="00931D8C">
      <w:r>
        <w:separator/>
      </w:r>
    </w:p>
  </w:endnote>
  <w:endnote w:type="continuationSeparator" w:id="0">
    <w:p w14:paraId="2B5EC872" w14:textId="77777777" w:rsidR="00931D8C" w:rsidRDefault="0093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865B" w14:textId="77777777" w:rsidR="00931D8C" w:rsidRDefault="00931D8C">
      <w:r>
        <w:separator/>
      </w:r>
    </w:p>
  </w:footnote>
  <w:footnote w:type="continuationSeparator" w:id="0">
    <w:p w14:paraId="4848CE97" w14:textId="77777777" w:rsidR="00931D8C" w:rsidRDefault="00931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5A70"/>
    <w:rsid w:val="00066C19"/>
    <w:rsid w:val="0006704A"/>
    <w:rsid w:val="0007763E"/>
    <w:rsid w:val="00080512"/>
    <w:rsid w:val="00080638"/>
    <w:rsid w:val="0008297C"/>
    <w:rsid w:val="00095EA8"/>
    <w:rsid w:val="000A0C3B"/>
    <w:rsid w:val="000A365D"/>
    <w:rsid w:val="000A68F3"/>
    <w:rsid w:val="000B61FB"/>
    <w:rsid w:val="000C018E"/>
    <w:rsid w:val="000C16C8"/>
    <w:rsid w:val="000C47C3"/>
    <w:rsid w:val="000D0571"/>
    <w:rsid w:val="000D3827"/>
    <w:rsid w:val="000D50E3"/>
    <w:rsid w:val="000D58AB"/>
    <w:rsid w:val="000D6A52"/>
    <w:rsid w:val="000E0695"/>
    <w:rsid w:val="000E1A37"/>
    <w:rsid w:val="000E1CAF"/>
    <w:rsid w:val="000E37AF"/>
    <w:rsid w:val="000E5C88"/>
    <w:rsid w:val="000E751D"/>
    <w:rsid w:val="000F21E4"/>
    <w:rsid w:val="000F3156"/>
    <w:rsid w:val="00104BC6"/>
    <w:rsid w:val="00104CDD"/>
    <w:rsid w:val="00104FCA"/>
    <w:rsid w:val="00113A07"/>
    <w:rsid w:val="00114E2C"/>
    <w:rsid w:val="0011748D"/>
    <w:rsid w:val="00121103"/>
    <w:rsid w:val="00133525"/>
    <w:rsid w:val="00141326"/>
    <w:rsid w:val="00141FA3"/>
    <w:rsid w:val="00146BF3"/>
    <w:rsid w:val="001476E2"/>
    <w:rsid w:val="0015786B"/>
    <w:rsid w:val="001655BB"/>
    <w:rsid w:val="0016611C"/>
    <w:rsid w:val="001663C8"/>
    <w:rsid w:val="00166B5C"/>
    <w:rsid w:val="0017591E"/>
    <w:rsid w:val="00176183"/>
    <w:rsid w:val="00176F7B"/>
    <w:rsid w:val="00181118"/>
    <w:rsid w:val="001825F0"/>
    <w:rsid w:val="00183720"/>
    <w:rsid w:val="0018372A"/>
    <w:rsid w:val="001841B1"/>
    <w:rsid w:val="00185E52"/>
    <w:rsid w:val="001948F1"/>
    <w:rsid w:val="00197470"/>
    <w:rsid w:val="001A410D"/>
    <w:rsid w:val="001A4C42"/>
    <w:rsid w:val="001A6141"/>
    <w:rsid w:val="001A7772"/>
    <w:rsid w:val="001B1516"/>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058CF"/>
    <w:rsid w:val="002155A1"/>
    <w:rsid w:val="00215C07"/>
    <w:rsid w:val="0021744E"/>
    <w:rsid w:val="0022541F"/>
    <w:rsid w:val="0023103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DB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C97"/>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1CB3"/>
    <w:rsid w:val="00423334"/>
    <w:rsid w:val="00426737"/>
    <w:rsid w:val="0043242D"/>
    <w:rsid w:val="004345EC"/>
    <w:rsid w:val="00436E6A"/>
    <w:rsid w:val="004518DE"/>
    <w:rsid w:val="00453FE3"/>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E46C3"/>
    <w:rsid w:val="004F0988"/>
    <w:rsid w:val="004F3340"/>
    <w:rsid w:val="004F3E3D"/>
    <w:rsid w:val="004F6AF4"/>
    <w:rsid w:val="004F7D81"/>
    <w:rsid w:val="004F7DEF"/>
    <w:rsid w:val="005038CA"/>
    <w:rsid w:val="00507857"/>
    <w:rsid w:val="00523F59"/>
    <w:rsid w:val="00531036"/>
    <w:rsid w:val="005318EC"/>
    <w:rsid w:val="0053388B"/>
    <w:rsid w:val="00534BE5"/>
    <w:rsid w:val="00535773"/>
    <w:rsid w:val="00543E6C"/>
    <w:rsid w:val="005455FF"/>
    <w:rsid w:val="00556D61"/>
    <w:rsid w:val="00561AEB"/>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E01"/>
    <w:rsid w:val="005D7526"/>
    <w:rsid w:val="005E0607"/>
    <w:rsid w:val="005E2982"/>
    <w:rsid w:val="005E66AC"/>
    <w:rsid w:val="005E69AE"/>
    <w:rsid w:val="005F23E7"/>
    <w:rsid w:val="005F2F54"/>
    <w:rsid w:val="005F318D"/>
    <w:rsid w:val="005F39D5"/>
    <w:rsid w:val="005F696B"/>
    <w:rsid w:val="0060129F"/>
    <w:rsid w:val="00602AEA"/>
    <w:rsid w:val="006073EA"/>
    <w:rsid w:val="00607E3C"/>
    <w:rsid w:val="00610053"/>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1894"/>
    <w:rsid w:val="00662106"/>
    <w:rsid w:val="00663541"/>
    <w:rsid w:val="0066559E"/>
    <w:rsid w:val="00665CD4"/>
    <w:rsid w:val="0068290F"/>
    <w:rsid w:val="0068530E"/>
    <w:rsid w:val="00685A6F"/>
    <w:rsid w:val="00687D57"/>
    <w:rsid w:val="006A2C3D"/>
    <w:rsid w:val="006A323F"/>
    <w:rsid w:val="006A3726"/>
    <w:rsid w:val="006A7137"/>
    <w:rsid w:val="006A7DEF"/>
    <w:rsid w:val="006B30D0"/>
    <w:rsid w:val="006C228A"/>
    <w:rsid w:val="006C3D95"/>
    <w:rsid w:val="006C6B22"/>
    <w:rsid w:val="006D0F9A"/>
    <w:rsid w:val="006D7B72"/>
    <w:rsid w:val="006E4AAA"/>
    <w:rsid w:val="006E5C86"/>
    <w:rsid w:val="006F137C"/>
    <w:rsid w:val="006F2924"/>
    <w:rsid w:val="006F4A2D"/>
    <w:rsid w:val="006F5C12"/>
    <w:rsid w:val="00701A75"/>
    <w:rsid w:val="0070297F"/>
    <w:rsid w:val="0070556D"/>
    <w:rsid w:val="00707B3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87B15"/>
    <w:rsid w:val="0079544F"/>
    <w:rsid w:val="007A44A6"/>
    <w:rsid w:val="007A57AC"/>
    <w:rsid w:val="007A6283"/>
    <w:rsid w:val="007A7C22"/>
    <w:rsid w:val="007B5627"/>
    <w:rsid w:val="007B600E"/>
    <w:rsid w:val="007C2090"/>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0CF8"/>
    <w:rsid w:val="00814664"/>
    <w:rsid w:val="00814EEB"/>
    <w:rsid w:val="0081569B"/>
    <w:rsid w:val="00816809"/>
    <w:rsid w:val="0081783A"/>
    <w:rsid w:val="00820B25"/>
    <w:rsid w:val="0082493D"/>
    <w:rsid w:val="00825EDF"/>
    <w:rsid w:val="00826884"/>
    <w:rsid w:val="00830747"/>
    <w:rsid w:val="00830A85"/>
    <w:rsid w:val="00835E91"/>
    <w:rsid w:val="0083755B"/>
    <w:rsid w:val="00840DCA"/>
    <w:rsid w:val="008454C5"/>
    <w:rsid w:val="00850AD3"/>
    <w:rsid w:val="00851681"/>
    <w:rsid w:val="0085227D"/>
    <w:rsid w:val="00854543"/>
    <w:rsid w:val="0085666A"/>
    <w:rsid w:val="00870EB0"/>
    <w:rsid w:val="008768CA"/>
    <w:rsid w:val="00880889"/>
    <w:rsid w:val="00886F35"/>
    <w:rsid w:val="0089062C"/>
    <w:rsid w:val="00895E23"/>
    <w:rsid w:val="008A3527"/>
    <w:rsid w:val="008A56ED"/>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1D8C"/>
    <w:rsid w:val="0093313C"/>
    <w:rsid w:val="00933638"/>
    <w:rsid w:val="00934C80"/>
    <w:rsid w:val="00935136"/>
    <w:rsid w:val="00942EC2"/>
    <w:rsid w:val="0094625B"/>
    <w:rsid w:val="00952E04"/>
    <w:rsid w:val="00955390"/>
    <w:rsid w:val="009574BA"/>
    <w:rsid w:val="00957852"/>
    <w:rsid w:val="00957B49"/>
    <w:rsid w:val="00964DA3"/>
    <w:rsid w:val="00965947"/>
    <w:rsid w:val="00965ED0"/>
    <w:rsid w:val="00973E07"/>
    <w:rsid w:val="0097503B"/>
    <w:rsid w:val="009751F6"/>
    <w:rsid w:val="009929FF"/>
    <w:rsid w:val="009A227B"/>
    <w:rsid w:val="009A41FD"/>
    <w:rsid w:val="009B18E3"/>
    <w:rsid w:val="009B236A"/>
    <w:rsid w:val="009B373D"/>
    <w:rsid w:val="009B3A45"/>
    <w:rsid w:val="009B636F"/>
    <w:rsid w:val="009C2313"/>
    <w:rsid w:val="009C3639"/>
    <w:rsid w:val="009C4F99"/>
    <w:rsid w:val="009D2B95"/>
    <w:rsid w:val="009D4870"/>
    <w:rsid w:val="009D528F"/>
    <w:rsid w:val="009D63DD"/>
    <w:rsid w:val="009E0351"/>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972DC"/>
    <w:rsid w:val="00AA305C"/>
    <w:rsid w:val="00AA3D5D"/>
    <w:rsid w:val="00AA5A3D"/>
    <w:rsid w:val="00AA5F75"/>
    <w:rsid w:val="00AB1619"/>
    <w:rsid w:val="00AB4AB2"/>
    <w:rsid w:val="00AB5A96"/>
    <w:rsid w:val="00AB79AB"/>
    <w:rsid w:val="00AC0150"/>
    <w:rsid w:val="00AC3CC6"/>
    <w:rsid w:val="00AC541B"/>
    <w:rsid w:val="00AC6BC6"/>
    <w:rsid w:val="00AD18D5"/>
    <w:rsid w:val="00AD32E7"/>
    <w:rsid w:val="00AD5F64"/>
    <w:rsid w:val="00AE2047"/>
    <w:rsid w:val="00AE3797"/>
    <w:rsid w:val="00AF4842"/>
    <w:rsid w:val="00AF5AF6"/>
    <w:rsid w:val="00AF7AB0"/>
    <w:rsid w:val="00B029E1"/>
    <w:rsid w:val="00B05345"/>
    <w:rsid w:val="00B059F1"/>
    <w:rsid w:val="00B06112"/>
    <w:rsid w:val="00B128FD"/>
    <w:rsid w:val="00B14630"/>
    <w:rsid w:val="00B150E6"/>
    <w:rsid w:val="00B15449"/>
    <w:rsid w:val="00B3227E"/>
    <w:rsid w:val="00B35505"/>
    <w:rsid w:val="00B37C70"/>
    <w:rsid w:val="00B42AB8"/>
    <w:rsid w:val="00B44F81"/>
    <w:rsid w:val="00B50264"/>
    <w:rsid w:val="00B51CDC"/>
    <w:rsid w:val="00B5302C"/>
    <w:rsid w:val="00B62CCC"/>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1C56"/>
    <w:rsid w:val="00BE3255"/>
    <w:rsid w:val="00BE3338"/>
    <w:rsid w:val="00BE4DF0"/>
    <w:rsid w:val="00BF01FB"/>
    <w:rsid w:val="00BF095A"/>
    <w:rsid w:val="00BF128E"/>
    <w:rsid w:val="00BF48F0"/>
    <w:rsid w:val="00BF4C3B"/>
    <w:rsid w:val="00BF692E"/>
    <w:rsid w:val="00C010CD"/>
    <w:rsid w:val="00C0292C"/>
    <w:rsid w:val="00C05CE0"/>
    <w:rsid w:val="00C079CE"/>
    <w:rsid w:val="00C1496A"/>
    <w:rsid w:val="00C16008"/>
    <w:rsid w:val="00C161CE"/>
    <w:rsid w:val="00C1711F"/>
    <w:rsid w:val="00C2036A"/>
    <w:rsid w:val="00C27F1B"/>
    <w:rsid w:val="00C313F9"/>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2F0A"/>
    <w:rsid w:val="00C87227"/>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049B"/>
    <w:rsid w:val="00D1495D"/>
    <w:rsid w:val="00D22803"/>
    <w:rsid w:val="00D238B2"/>
    <w:rsid w:val="00D23F96"/>
    <w:rsid w:val="00D2683C"/>
    <w:rsid w:val="00D309CC"/>
    <w:rsid w:val="00D41D01"/>
    <w:rsid w:val="00D44E68"/>
    <w:rsid w:val="00D4587A"/>
    <w:rsid w:val="00D463D6"/>
    <w:rsid w:val="00D46431"/>
    <w:rsid w:val="00D530B5"/>
    <w:rsid w:val="00D56A52"/>
    <w:rsid w:val="00D57972"/>
    <w:rsid w:val="00D603CA"/>
    <w:rsid w:val="00D6215B"/>
    <w:rsid w:val="00D653C6"/>
    <w:rsid w:val="00D675A9"/>
    <w:rsid w:val="00D71C52"/>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69F"/>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7645"/>
    <w:rsid w:val="00E80040"/>
    <w:rsid w:val="00E963F7"/>
    <w:rsid w:val="00EA089E"/>
    <w:rsid w:val="00EA0E17"/>
    <w:rsid w:val="00EB1575"/>
    <w:rsid w:val="00EB30C2"/>
    <w:rsid w:val="00EB3826"/>
    <w:rsid w:val="00EC3B42"/>
    <w:rsid w:val="00EC4847"/>
    <w:rsid w:val="00EC4A25"/>
    <w:rsid w:val="00EC4F16"/>
    <w:rsid w:val="00EC55DC"/>
    <w:rsid w:val="00EC5825"/>
    <w:rsid w:val="00EC7246"/>
    <w:rsid w:val="00EC7E08"/>
    <w:rsid w:val="00ED0EA7"/>
    <w:rsid w:val="00ED4D3B"/>
    <w:rsid w:val="00EE0E7B"/>
    <w:rsid w:val="00EE5AA7"/>
    <w:rsid w:val="00EE5D6B"/>
    <w:rsid w:val="00EE7844"/>
    <w:rsid w:val="00EF38FF"/>
    <w:rsid w:val="00EF595E"/>
    <w:rsid w:val="00EF70F3"/>
    <w:rsid w:val="00F01AE1"/>
    <w:rsid w:val="00F025A2"/>
    <w:rsid w:val="00F04712"/>
    <w:rsid w:val="00F067CC"/>
    <w:rsid w:val="00F06F13"/>
    <w:rsid w:val="00F10C13"/>
    <w:rsid w:val="00F15570"/>
    <w:rsid w:val="00F169CF"/>
    <w:rsid w:val="00F21311"/>
    <w:rsid w:val="00F22EC7"/>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1861"/>
    <w:rsid w:val="00F92945"/>
    <w:rsid w:val="00FA1032"/>
    <w:rsid w:val="00FA1266"/>
    <w:rsid w:val="00FA29A4"/>
    <w:rsid w:val="00FA3A4C"/>
    <w:rsid w:val="00FA631A"/>
    <w:rsid w:val="00FB28DC"/>
    <w:rsid w:val="00FB645D"/>
    <w:rsid w:val="00FC1192"/>
    <w:rsid w:val="00FC2387"/>
    <w:rsid w:val="00FC596E"/>
    <w:rsid w:val="00FC65A5"/>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2022-11-17T16:22:00Z</dcterms:created>
  <dcterms:modified xsi:type="dcterms:W3CDTF">2022-11-17T16:22:00Z</dcterms:modified>
  <cp:category/>
</cp:coreProperties>
</file>